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F0F5C" w14:textId="77777777" w:rsidR="001B644F" w:rsidRDefault="001B644F" w:rsidP="001B644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Robert MARLER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539D0F84" w14:textId="77777777" w:rsidR="001B644F" w:rsidRDefault="001B644F" w:rsidP="001B644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York. Gentleman.</w:t>
      </w:r>
    </w:p>
    <w:p w14:paraId="4B6925A7" w14:textId="77777777" w:rsidR="001B644F" w:rsidRDefault="001B644F" w:rsidP="001B644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BD64452" w14:textId="77777777" w:rsidR="001B644F" w:rsidRDefault="001B644F" w:rsidP="001B644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607D0AA" w14:textId="77777777" w:rsidR="001B644F" w:rsidRDefault="001B644F" w:rsidP="001B644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 made a plaint of debt against Richard Boynton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Laytham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East Riding</w:t>
      </w:r>
    </w:p>
    <w:p w14:paraId="74DCB92F" w14:textId="77777777" w:rsidR="001B644F" w:rsidRDefault="001B644F" w:rsidP="001B644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of Yorkshire.</w:t>
      </w:r>
    </w:p>
    <w:p w14:paraId="52B93F74" w14:textId="77777777" w:rsidR="001B644F" w:rsidRDefault="001B644F" w:rsidP="001B644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27C416E4" w14:textId="77777777" w:rsidR="001B644F" w:rsidRDefault="001B644F" w:rsidP="001B644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8AEE2D3" w14:textId="77777777" w:rsidR="001B644F" w:rsidRDefault="001B644F" w:rsidP="001B644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84082C1" w14:textId="77777777" w:rsidR="001B644F" w:rsidRDefault="001B644F" w:rsidP="001B644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3 December 2021</w:t>
      </w:r>
    </w:p>
    <w:p w14:paraId="38ECF27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7F01D" w14:textId="77777777" w:rsidR="001B644F" w:rsidRDefault="001B644F" w:rsidP="009139A6">
      <w:r>
        <w:separator/>
      </w:r>
    </w:p>
  </w:endnote>
  <w:endnote w:type="continuationSeparator" w:id="0">
    <w:p w14:paraId="2E2B565D" w14:textId="77777777" w:rsidR="001B644F" w:rsidRDefault="001B644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C72D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C676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60C1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EB4A4" w14:textId="77777777" w:rsidR="001B644F" w:rsidRDefault="001B644F" w:rsidP="009139A6">
      <w:r>
        <w:separator/>
      </w:r>
    </w:p>
  </w:footnote>
  <w:footnote w:type="continuationSeparator" w:id="0">
    <w:p w14:paraId="75833DEB" w14:textId="77777777" w:rsidR="001B644F" w:rsidRDefault="001B644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A9D4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BB79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9DDC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44F"/>
    <w:rsid w:val="000666E0"/>
    <w:rsid w:val="001B644F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1B105"/>
  <w15:chartTrackingRefBased/>
  <w15:docId w15:val="{290F459E-14D3-487A-86D8-E8A1B8918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B644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2022-01-05T20:44:00Z</dcterms:created>
  <dcterms:modified xsi:type="dcterms:W3CDTF">2022-01-05T20:44:00Z</dcterms:modified>
</cp:coreProperties>
</file>